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3EF14B2D" w:rsidR="004B1C68" w:rsidRPr="00EE28D1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EE28D1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CA76F9">
        <w:rPr>
          <w:rStyle w:val="head-activityType"/>
          <w:color w:val="000000" w:themeColor="text1"/>
          <w:sz w:val="36"/>
          <w:szCs w:val="36"/>
        </w:rPr>
        <w:t>8</w:t>
      </w:r>
      <w:r w:rsidRPr="00EE28D1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EE28D1">
        <w:rPr>
          <w:rStyle w:val="head-activityType"/>
          <w:color w:val="000000" w:themeColor="text1"/>
          <w:sz w:val="36"/>
          <w:szCs w:val="36"/>
        </w:rPr>
        <w:t>t</w:t>
      </w:r>
      <w:r w:rsidRPr="00EE28D1">
        <w:rPr>
          <w:rStyle w:val="head-activityType"/>
          <w:color w:val="000000" w:themeColor="text1"/>
          <w:sz w:val="36"/>
          <w:szCs w:val="36"/>
        </w:rPr>
        <w:t>est</w:t>
      </w:r>
      <w:bookmarkStart w:id="0" w:name="_GoBack"/>
      <w:bookmarkEnd w:id="0"/>
    </w:p>
    <w:p w14:paraId="6C55B541" w14:textId="144D6E0E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23969F" wp14:editId="5CD03D2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13090CD7" w14:textId="30E11579" w:rsidR="0045796A" w:rsidRDefault="0045796A" w:rsidP="0045796A">
      <w:pPr>
        <w:pStyle w:val="instruction"/>
      </w:pPr>
      <w:r>
        <w:t>1</w:t>
      </w:r>
      <w:r>
        <w:tab/>
      </w:r>
      <w:r w:rsidR="00CA76F9">
        <w:t>Look and draw lines.</w:t>
      </w:r>
    </w:p>
    <w:p w14:paraId="5D3E54B1" w14:textId="4D0EF079" w:rsidR="0045796A" w:rsidRDefault="00CA76F9" w:rsidP="00935958">
      <w:pPr>
        <w:pStyle w:val="wordpool-text"/>
      </w:pPr>
      <w:r>
        <w:t>bowl</w:t>
      </w:r>
      <w:r w:rsidRPr="002D2043">
        <w:t> </w:t>
      </w:r>
      <w:r w:rsidR="002A4A60" w:rsidRPr="002D2043">
        <w:t> </w:t>
      </w:r>
      <w:r w:rsidR="002A4A60" w:rsidRPr="002D2043">
        <w:t> </w:t>
      </w:r>
      <w:r w:rsidR="002A4A60" w:rsidRPr="002D2043">
        <w:t> </w:t>
      </w:r>
      <w:r w:rsidRPr="00A114FA">
        <w:t>coins</w:t>
      </w:r>
      <w:r w:rsidRPr="002D2043">
        <w:t> </w:t>
      </w:r>
      <w:r w:rsidR="002A4A60" w:rsidRPr="002D2043">
        <w:t> </w:t>
      </w:r>
      <w:r w:rsidR="002A4A60" w:rsidRPr="002D2043">
        <w:t> </w:t>
      </w:r>
      <w:r w:rsidR="002A4A60" w:rsidRPr="002D2043">
        <w:t> </w:t>
      </w:r>
      <w:r>
        <w:t>comb</w:t>
      </w:r>
      <w:r w:rsidRPr="002D2043">
        <w:t> </w:t>
      </w:r>
      <w:r w:rsidR="002A4A60" w:rsidRPr="002D2043">
        <w:t> </w:t>
      </w:r>
      <w:r w:rsidR="002A4A60" w:rsidRPr="002D2043">
        <w:t> </w:t>
      </w:r>
      <w:r w:rsidR="002A4A60" w:rsidRPr="002D2043">
        <w:t> </w:t>
      </w:r>
      <w:r>
        <w:t>cup</w:t>
      </w:r>
      <w:r w:rsidRPr="002D2043">
        <w:t> </w:t>
      </w:r>
      <w:r w:rsidR="002A4A60" w:rsidRPr="002D2043">
        <w:t> </w:t>
      </w:r>
      <w:r w:rsidR="002A4A60" w:rsidRPr="002D2043">
        <w:t> </w:t>
      </w:r>
      <w:r w:rsidR="002A4A60" w:rsidRPr="002D2043">
        <w:t> </w:t>
      </w:r>
      <w:r>
        <w:t>fan</w:t>
      </w:r>
      <w:r w:rsidRPr="002D2043">
        <w:t> </w:t>
      </w:r>
      <w:r w:rsidR="002A4A60" w:rsidRPr="002D2043">
        <w:t> </w:t>
      </w:r>
      <w:r w:rsidR="002A4A60" w:rsidRPr="002D2043">
        <w:t> </w:t>
      </w:r>
      <w:r w:rsidR="002A4A60" w:rsidRPr="002D2043">
        <w:t> </w:t>
      </w:r>
      <w:r>
        <w:t>helmet</w:t>
      </w:r>
      <w:r w:rsidRPr="002D2043">
        <w:t> </w:t>
      </w:r>
      <w:r w:rsidR="002A4A60" w:rsidRPr="002D2043">
        <w:t> </w:t>
      </w:r>
      <w:r w:rsidR="002A4A60" w:rsidRPr="002D2043">
        <w:t> </w:t>
      </w:r>
      <w:r w:rsidR="002A4A60" w:rsidRPr="002D2043">
        <w:t> </w:t>
      </w:r>
      <w:r>
        <w:t>lamp</w:t>
      </w:r>
    </w:p>
    <w:p w14:paraId="5F82D829" w14:textId="30EBFA74" w:rsidR="00CA76F9" w:rsidRPr="00CA76F9" w:rsidRDefault="00C334B4" w:rsidP="00F52093">
      <w:pPr>
        <w:pStyle w:val="activity-numbered"/>
        <w:spacing w:line="240" w:lineRule="auto"/>
        <w:jc w:val="center"/>
        <w:rPr>
          <w:rStyle w:val="marks-frame"/>
          <w:rFonts w:asciiTheme="minorHAnsi" w:hAnsiTheme="minorHAnsi"/>
          <w:b w:val="0"/>
          <w:bdr w:val="none" w:sz="0" w:space="0" w:color="auto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67F3F793" wp14:editId="40CE33A3">
                <wp:simplePos x="0" y="0"/>
                <wp:positionH relativeFrom="column">
                  <wp:posOffset>386334</wp:posOffset>
                </wp:positionH>
                <wp:positionV relativeFrom="paragraph">
                  <wp:posOffset>158750</wp:posOffset>
                </wp:positionV>
                <wp:extent cx="5096751" cy="2765044"/>
                <wp:effectExtent l="12700" t="12700" r="8890" b="1651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96751" cy="2765044"/>
                          <a:chOff x="0" y="0"/>
                          <a:chExt cx="5096751" cy="2765044"/>
                        </a:xfrm>
                      </wpg:grpSpPr>
                      <wps:wsp>
                        <wps:cNvPr id="102631432" name="Oval 102631432"/>
                        <wps:cNvSpPr/>
                        <wps:spPr>
                          <a:xfrm>
                            <a:off x="0" y="1399032"/>
                            <a:ext cx="287007" cy="28702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C324A84" w14:textId="77777777" w:rsidR="00C334B4" w:rsidRPr="00572DD9" w:rsidRDefault="00C334B4" w:rsidP="00C334B4">
                              <w:pPr>
                                <w:ind w:left="85"/>
                                <w:rPr>
                                  <w:b/>
                                </w:rPr>
                              </w:pPr>
                              <w:r w:rsidRPr="00572DD9"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33" name="Oval 102631433"/>
                        <wps:cNvSpPr/>
                        <wps:spPr>
                          <a:xfrm>
                            <a:off x="4809744" y="1874520"/>
                            <a:ext cx="287007" cy="28702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56372F0" w14:textId="77777777" w:rsidR="00C334B4" w:rsidRPr="00572DD9" w:rsidRDefault="00C334B4" w:rsidP="00C334B4">
                              <w:pPr>
                                <w:ind w:left="85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34" name="Oval 102631434"/>
                        <wps:cNvSpPr/>
                        <wps:spPr>
                          <a:xfrm>
                            <a:off x="1773936" y="1106424"/>
                            <a:ext cx="287007" cy="28702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1083674" w14:textId="77777777" w:rsidR="00C334B4" w:rsidRPr="00572DD9" w:rsidRDefault="00C334B4" w:rsidP="00C334B4">
                              <w:pPr>
                                <w:ind w:left="85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Oval 8"/>
                        <wps:cNvSpPr/>
                        <wps:spPr>
                          <a:xfrm>
                            <a:off x="4014216" y="969264"/>
                            <a:ext cx="287007" cy="28702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BB8FE6C" w14:textId="77777777" w:rsidR="00C334B4" w:rsidRPr="00572DD9" w:rsidRDefault="00C334B4" w:rsidP="00C334B4">
                              <w:pPr>
                                <w:ind w:left="85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Oval 9"/>
                        <wps:cNvSpPr/>
                        <wps:spPr>
                          <a:xfrm>
                            <a:off x="1417320" y="0"/>
                            <a:ext cx="287007" cy="28702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074BE17" w14:textId="77777777" w:rsidR="00C334B4" w:rsidRPr="00572DD9" w:rsidRDefault="00C334B4" w:rsidP="00C334B4">
                              <w:pPr>
                                <w:ind w:left="85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Oval 12"/>
                        <wps:cNvSpPr/>
                        <wps:spPr>
                          <a:xfrm>
                            <a:off x="4572000" y="2478024"/>
                            <a:ext cx="287007" cy="28702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88F9B1B" w14:textId="048F4DD0" w:rsidR="00C334B4" w:rsidRPr="00572DD9" w:rsidRDefault="00C334B4" w:rsidP="00C334B4">
                              <w:pPr>
                                <w:ind w:left="85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Oval 20"/>
                        <wps:cNvSpPr/>
                        <wps:spPr>
                          <a:xfrm>
                            <a:off x="2651760" y="2414016"/>
                            <a:ext cx="287007" cy="28702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8A8C54F" w14:textId="5D177600" w:rsidR="00C334B4" w:rsidRPr="00572DD9" w:rsidRDefault="00C334B4" w:rsidP="00C334B4">
                              <w:pPr>
                                <w:ind w:left="85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F3F793" id="Group 24" o:spid="_x0000_s1027" style="position:absolute;left:0;text-align:left;margin-left:30.4pt;margin-top:12.5pt;width:401.3pt;height:217.7pt;z-index:251703296;mso-height-relative:margin" coordsize="50967,2765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">
                <v:oval id="Oval 102631432" o:spid="_x0000_s1028" style="position:absolute;top:13990;width:2870;height:287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" fillcolor="black [3213]" strokecolor="white [3212]" strokeweight="1.5pt">
                  <v:stroke joinstyle="miter"/>
                  <v:textbox inset="0,0,0,0">
                    <w:txbxContent>
                      <w:p w14:paraId="3C324A84" w14:textId="77777777" w:rsidR="00C334B4" w:rsidRPr="00572DD9" w:rsidRDefault="00C334B4" w:rsidP="00C334B4">
                        <w:pPr>
                          <w:ind w:left="85"/>
                          <w:rPr>
                            <w:b/>
                          </w:rPr>
                        </w:pPr>
                        <w:r w:rsidRPr="00572DD9"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oval>
                <v:oval id="Oval 102631433" o:spid="_x0000_s1029" style="position:absolute;left:48097;top:18745;width:2870;height:287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" fillcolor="black [3213]" strokecolor="white [3212]" strokeweight="1.5pt">
                  <v:stroke joinstyle="miter"/>
                  <v:textbox inset="0,0,0,0">
                    <w:txbxContent>
                      <w:p w14:paraId="656372F0" w14:textId="77777777" w:rsidR="00C334B4" w:rsidRPr="00572DD9" w:rsidRDefault="00C334B4" w:rsidP="00C334B4">
                        <w:pPr>
                          <w:ind w:left="85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2</w:t>
                        </w:r>
                      </w:p>
                    </w:txbxContent>
                  </v:textbox>
                </v:oval>
                <v:oval id="Oval 102631434" o:spid="_x0000_s1030" style="position:absolute;left:17739;top:11064;width:2870;height:287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" fillcolor="black [3213]" strokecolor="white [3212]" strokeweight="1.5pt">
                  <v:stroke joinstyle="miter"/>
                  <v:textbox inset="0,0,0,0">
                    <w:txbxContent>
                      <w:p w14:paraId="51083674" w14:textId="77777777" w:rsidR="00C334B4" w:rsidRPr="00572DD9" w:rsidRDefault="00C334B4" w:rsidP="00C334B4">
                        <w:pPr>
                          <w:ind w:left="85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</w:txbxContent>
                  </v:textbox>
                </v:oval>
                <v:oval id="Oval 8" o:spid="_x0000_s1031" style="position:absolute;left:40142;top:9692;width:2870;height:287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" fillcolor="black [3213]" strokecolor="white [3212]" strokeweight="1.5pt">
                  <v:stroke joinstyle="miter"/>
                  <v:textbox inset="0,0,0,0">
                    <w:txbxContent>
                      <w:p w14:paraId="6BB8FE6C" w14:textId="77777777" w:rsidR="00C334B4" w:rsidRPr="00572DD9" w:rsidRDefault="00C334B4" w:rsidP="00C334B4">
                        <w:pPr>
                          <w:ind w:left="85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4</w:t>
                        </w:r>
                      </w:p>
                    </w:txbxContent>
                  </v:textbox>
                </v:oval>
                <v:oval id="Oval 9" o:spid="_x0000_s1032" style="position:absolute;left:14173;width:2870;height:287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" fillcolor="black [3213]" strokecolor="white [3212]" strokeweight="1.5pt">
                  <v:stroke joinstyle="miter"/>
                  <v:textbox inset="0,0,0,0">
                    <w:txbxContent>
                      <w:p w14:paraId="7074BE17" w14:textId="77777777" w:rsidR="00C334B4" w:rsidRPr="00572DD9" w:rsidRDefault="00C334B4" w:rsidP="00C334B4">
                        <w:pPr>
                          <w:ind w:left="85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5</w:t>
                        </w:r>
                      </w:p>
                    </w:txbxContent>
                  </v:textbox>
                </v:oval>
                <v:oval id="Oval 12" o:spid="_x0000_s1033" style="position:absolute;left:45720;top:24780;width:2870;height:287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" fillcolor="black [3213]" strokecolor="white [3212]" strokeweight="1.5pt">
                  <v:stroke joinstyle="miter"/>
                  <v:textbox inset="0,0,0,0">
                    <w:txbxContent>
                      <w:p w14:paraId="188F9B1B" w14:textId="048F4DD0" w:rsidR="00C334B4" w:rsidRPr="00572DD9" w:rsidRDefault="00C334B4" w:rsidP="00C334B4">
                        <w:pPr>
                          <w:ind w:left="85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6</w:t>
                        </w:r>
                      </w:p>
                    </w:txbxContent>
                  </v:textbox>
                </v:oval>
                <v:oval id="Oval 20" o:spid="_x0000_s1034" style="position:absolute;left:26517;top:24140;width:2870;height:287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" fillcolor="black [3213]" strokecolor="white [3212]" strokeweight="1.5pt">
                  <v:stroke joinstyle="miter"/>
                  <v:textbox inset="0,0,0,0">
                    <w:txbxContent>
                      <w:p w14:paraId="08A8C54F" w14:textId="5D177600" w:rsidR="00C334B4" w:rsidRPr="00572DD9" w:rsidRDefault="00C334B4" w:rsidP="00C334B4">
                        <w:pPr>
                          <w:ind w:left="85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7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CA76F9">
        <w:rPr>
          <w:noProof/>
        </w:rPr>
        <w:drawing>
          <wp:inline distT="0" distB="0" distL="0" distR="0" wp14:anchorId="5168FD73" wp14:editId="026A1C20">
            <wp:extent cx="4846320" cy="3240272"/>
            <wp:effectExtent l="0" t="0" r="508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C3SU8a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6945" cy="3254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63F1F" w14:textId="290753E6" w:rsidR="0045796A" w:rsidRDefault="0045796A" w:rsidP="00C334B4">
      <w:pPr>
        <w:pStyle w:val="instruction"/>
        <w:spacing w:before="0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EB33E3">
        <w:rPr>
          <w:rStyle w:val="marks-frame"/>
        </w:rPr>
        <w:t>7</w:t>
      </w:r>
      <w:r>
        <w:rPr>
          <w:rStyle w:val="marks-frame"/>
        </w:rPr>
        <w:t> </w:t>
      </w:r>
    </w:p>
    <w:p w14:paraId="66083E70" w14:textId="5382D4C3" w:rsidR="0045796A" w:rsidRDefault="0045796A" w:rsidP="002D6E9E">
      <w:pPr>
        <w:pStyle w:val="instruction"/>
        <w:spacing w:after="120"/>
      </w:pPr>
      <w:r>
        <w:t>2</w:t>
      </w:r>
      <w:r>
        <w:tab/>
      </w:r>
      <w:r w:rsidR="00C334B4" w:rsidRPr="00D00F3C">
        <w:t xml:space="preserve">Look </w:t>
      </w:r>
      <w:r w:rsidR="00424D35" w:rsidRPr="00424D35">
        <w:rPr>
          <w:lang w:val="en-US"/>
        </w:rPr>
        <w:t>and circle</w:t>
      </w:r>
      <w:r w:rsidR="00C334B4">
        <w:t xml:space="preserve"> the correct words.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2D6E9E" w14:paraId="5F3DD19C" w14:textId="77777777" w:rsidTr="00F37850">
        <w:trPr>
          <w:cantSplit/>
          <w:trHeight w:val="2041"/>
        </w:trPr>
        <w:tc>
          <w:tcPr>
            <w:tcW w:w="3111" w:type="dxa"/>
            <w:shd w:val="clear" w:color="auto" w:fill="auto"/>
            <w:vAlign w:val="center"/>
          </w:tcPr>
          <w:p w14:paraId="070EF705" w14:textId="6B722BE8" w:rsidR="002D6E9E" w:rsidRDefault="0038098D" w:rsidP="00F37850">
            <w:r>
              <w:rPr>
                <w:noProof/>
              </w:rPr>
              <w:drawing>
                <wp:inline distT="0" distB="0" distL="0" distR="0" wp14:anchorId="160B5B65" wp14:editId="1D23E0A4">
                  <wp:extent cx="1773936" cy="1241756"/>
                  <wp:effectExtent l="0" t="0" r="4445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356" cy="12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shd w:val="clear" w:color="auto" w:fill="auto"/>
            <w:vAlign w:val="center"/>
          </w:tcPr>
          <w:p w14:paraId="64271EA1" w14:textId="2D0A68EA" w:rsidR="002D6E9E" w:rsidRDefault="0038098D" w:rsidP="00F37850">
            <w:r>
              <w:rPr>
                <w:noProof/>
              </w:rPr>
              <w:drawing>
                <wp:inline distT="0" distB="0" distL="0" distR="0" wp14:anchorId="0367A105" wp14:editId="7C725320">
                  <wp:extent cx="1773936" cy="1233533"/>
                  <wp:effectExtent l="0" t="0" r="4445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088" cy="1252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shd w:val="clear" w:color="auto" w:fill="auto"/>
            <w:vAlign w:val="center"/>
          </w:tcPr>
          <w:p w14:paraId="4BCEFFF2" w14:textId="38BABC47" w:rsidR="002D6E9E" w:rsidRDefault="0038098D" w:rsidP="00F37850">
            <w:r>
              <w:rPr>
                <w:noProof/>
              </w:rPr>
              <w:drawing>
                <wp:inline distT="0" distB="0" distL="0" distR="0" wp14:anchorId="6ED5B194" wp14:editId="00587055">
                  <wp:extent cx="1819656" cy="1256999"/>
                  <wp:effectExtent l="0" t="0" r="0" b="63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905" cy="1268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6E9E" w:rsidRPr="00685431" w14:paraId="1E499D4A" w14:textId="77777777" w:rsidTr="0038098D">
        <w:trPr>
          <w:cantSplit/>
          <w:trHeight w:val="454"/>
        </w:trPr>
        <w:tc>
          <w:tcPr>
            <w:tcW w:w="3111" w:type="dxa"/>
            <w:vAlign w:val="center"/>
          </w:tcPr>
          <w:p w14:paraId="619F40AF" w14:textId="7C65A51A" w:rsidR="002D6E9E" w:rsidRPr="00685431" w:rsidRDefault="002D6E9E" w:rsidP="002F5247">
            <w:pPr>
              <w:pStyle w:val="activity-numbered--table"/>
              <w:spacing w:after="120" w:line="300" w:lineRule="exact"/>
            </w:pPr>
            <w:r w:rsidRPr="007C368F">
              <w:t>1</w:t>
            </w:r>
            <w:r w:rsidRPr="007C368F">
              <w:tab/>
            </w:r>
            <w:r w:rsidRPr="00551B1B">
              <w:rPr>
                <w:rStyle w:val="wol"/>
                <w:b/>
                <w:u w:val="none"/>
              </w:rPr>
              <w:t>gate</w:t>
            </w:r>
            <w:r w:rsidRPr="007C368F">
              <w:rPr>
                <w:rStyle w:val="wol"/>
                <w:u w:val="none"/>
              </w:rPr>
              <w:t xml:space="preserve"> / </w:t>
            </w:r>
            <w:r w:rsidRPr="00551B1B">
              <w:rPr>
                <w:rStyle w:val="wol"/>
                <w:b/>
                <w:u w:val="none"/>
              </w:rPr>
              <w:t>town hall</w:t>
            </w:r>
          </w:p>
        </w:tc>
        <w:tc>
          <w:tcPr>
            <w:tcW w:w="3111" w:type="dxa"/>
            <w:vAlign w:val="center"/>
          </w:tcPr>
          <w:p w14:paraId="358172CF" w14:textId="55AB1511" w:rsidR="002D6E9E" w:rsidRPr="00685431" w:rsidRDefault="002D6E9E" w:rsidP="002F5247">
            <w:pPr>
              <w:pStyle w:val="activity-numbered--centered"/>
              <w:spacing w:after="120"/>
              <w:jc w:val="left"/>
            </w:pPr>
            <w:r w:rsidRPr="007C368F">
              <w:t>2</w:t>
            </w:r>
            <w:r w:rsidRPr="007C368F">
              <w:tab/>
            </w:r>
            <w:r w:rsidRPr="00551B1B">
              <w:rPr>
                <w:rStyle w:val="wol"/>
                <w:b/>
                <w:u w:val="none"/>
              </w:rPr>
              <w:t>street</w:t>
            </w:r>
            <w:r w:rsidRPr="007C368F">
              <w:rPr>
                <w:rStyle w:val="wol"/>
                <w:u w:val="none"/>
              </w:rPr>
              <w:t xml:space="preserve"> / </w:t>
            </w:r>
            <w:r w:rsidRPr="00551B1B">
              <w:rPr>
                <w:rStyle w:val="wol"/>
                <w:b/>
                <w:u w:val="none"/>
              </w:rPr>
              <w:t>theatre</w:t>
            </w:r>
          </w:p>
        </w:tc>
        <w:tc>
          <w:tcPr>
            <w:tcW w:w="3111" w:type="dxa"/>
            <w:vAlign w:val="center"/>
          </w:tcPr>
          <w:p w14:paraId="421E44FE" w14:textId="514E52FE" w:rsidR="002D6E9E" w:rsidRPr="00685431" w:rsidRDefault="002D6E9E" w:rsidP="002F5247">
            <w:pPr>
              <w:pStyle w:val="activity-numbered--centered"/>
              <w:spacing w:after="120"/>
              <w:jc w:val="left"/>
            </w:pPr>
            <w:r w:rsidRPr="007C368F">
              <w:t>3</w:t>
            </w:r>
            <w:r w:rsidRPr="007C368F">
              <w:tab/>
            </w:r>
            <w:r w:rsidRPr="00551B1B">
              <w:rPr>
                <w:rStyle w:val="wol"/>
                <w:b/>
                <w:u w:val="none"/>
              </w:rPr>
              <w:t>market square</w:t>
            </w:r>
            <w:r w:rsidRPr="007C368F">
              <w:rPr>
                <w:rStyle w:val="wol"/>
                <w:u w:val="none"/>
              </w:rPr>
              <w:t xml:space="preserve"> / </w:t>
            </w:r>
            <w:r w:rsidRPr="00551B1B">
              <w:rPr>
                <w:rStyle w:val="wol"/>
                <w:b/>
                <w:u w:val="none"/>
              </w:rPr>
              <w:t>walls</w:t>
            </w:r>
          </w:p>
        </w:tc>
      </w:tr>
      <w:tr w:rsidR="002D6E9E" w14:paraId="3A42CE51" w14:textId="77777777" w:rsidTr="00F37850">
        <w:trPr>
          <w:cantSplit/>
          <w:trHeight w:val="2041"/>
        </w:trPr>
        <w:tc>
          <w:tcPr>
            <w:tcW w:w="3111" w:type="dxa"/>
            <w:shd w:val="clear" w:color="auto" w:fill="auto"/>
            <w:vAlign w:val="center"/>
          </w:tcPr>
          <w:p w14:paraId="0923F1A2" w14:textId="051FB03F" w:rsidR="002D6E9E" w:rsidRDefault="0038098D" w:rsidP="00F37850">
            <w:r>
              <w:rPr>
                <w:noProof/>
              </w:rPr>
              <w:drawing>
                <wp:inline distT="0" distB="0" distL="0" distR="0" wp14:anchorId="2BB90A8C" wp14:editId="16123FEF">
                  <wp:extent cx="1773555" cy="1225153"/>
                  <wp:effectExtent l="0" t="0" r="444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6690" cy="12480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shd w:val="clear" w:color="auto" w:fill="auto"/>
            <w:vAlign w:val="center"/>
          </w:tcPr>
          <w:p w14:paraId="42F98DD9" w14:textId="62890337" w:rsidR="002D6E9E" w:rsidRDefault="0038098D" w:rsidP="00F37850">
            <w:r>
              <w:rPr>
                <w:noProof/>
              </w:rPr>
              <w:drawing>
                <wp:inline distT="0" distB="0" distL="0" distR="0" wp14:anchorId="3D4D3F01" wp14:editId="2E921B9C">
                  <wp:extent cx="1773555" cy="1217146"/>
                  <wp:effectExtent l="0" t="0" r="4445" b="254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819" cy="1228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shd w:val="clear" w:color="auto" w:fill="auto"/>
            <w:vAlign w:val="center"/>
          </w:tcPr>
          <w:p w14:paraId="7AC387EF" w14:textId="0716B225" w:rsidR="002D6E9E" w:rsidRDefault="0038098D" w:rsidP="00F37850">
            <w:r>
              <w:rPr>
                <w:noProof/>
              </w:rPr>
              <w:drawing>
                <wp:inline distT="0" distB="0" distL="0" distR="0" wp14:anchorId="0CBCE181" wp14:editId="3577CC26">
                  <wp:extent cx="1818701" cy="127063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520"/>
                          <a:stretch/>
                        </pic:blipFill>
                        <pic:spPr bwMode="auto">
                          <a:xfrm>
                            <a:off x="0" y="0"/>
                            <a:ext cx="1849888" cy="12924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6E9E" w14:paraId="06D6CCE4" w14:textId="77777777" w:rsidTr="00951A94">
        <w:trPr>
          <w:cantSplit/>
          <w:trHeight w:val="454"/>
        </w:trPr>
        <w:tc>
          <w:tcPr>
            <w:tcW w:w="3111" w:type="dxa"/>
            <w:vAlign w:val="center"/>
          </w:tcPr>
          <w:p w14:paraId="2FF1C1E2" w14:textId="0512A691" w:rsidR="002D6E9E" w:rsidRDefault="002D6E9E" w:rsidP="002F5247">
            <w:pPr>
              <w:pStyle w:val="activity-numbered--centered"/>
              <w:spacing w:after="120"/>
              <w:jc w:val="left"/>
            </w:pPr>
            <w:r w:rsidRPr="007C368F">
              <w:t>4</w:t>
            </w:r>
            <w:r w:rsidRPr="007C368F">
              <w:tab/>
            </w:r>
            <w:r w:rsidRPr="00551B1B">
              <w:rPr>
                <w:rStyle w:val="wol"/>
                <w:b/>
                <w:u w:val="none"/>
              </w:rPr>
              <w:t>market square</w:t>
            </w:r>
            <w:r w:rsidRPr="007C368F">
              <w:rPr>
                <w:rStyle w:val="wol"/>
                <w:u w:val="none"/>
              </w:rPr>
              <w:t xml:space="preserve"> / </w:t>
            </w:r>
            <w:r w:rsidRPr="00551B1B">
              <w:rPr>
                <w:rStyle w:val="wol"/>
                <w:b/>
                <w:u w:val="none"/>
              </w:rPr>
              <w:t>gate</w:t>
            </w:r>
          </w:p>
        </w:tc>
        <w:tc>
          <w:tcPr>
            <w:tcW w:w="3111" w:type="dxa"/>
            <w:vAlign w:val="center"/>
          </w:tcPr>
          <w:p w14:paraId="68A7C760" w14:textId="0CF32C88" w:rsidR="002D6E9E" w:rsidRDefault="002D6E9E" w:rsidP="002F5247">
            <w:pPr>
              <w:pStyle w:val="activity-numbered--centered"/>
              <w:spacing w:after="120"/>
              <w:jc w:val="left"/>
            </w:pPr>
            <w:r w:rsidRPr="007C368F">
              <w:t>5</w:t>
            </w:r>
            <w:r w:rsidRPr="007C368F">
              <w:tab/>
            </w:r>
            <w:r w:rsidRPr="00551B1B">
              <w:rPr>
                <w:rStyle w:val="wol"/>
                <w:b/>
                <w:u w:val="none"/>
              </w:rPr>
              <w:t>theatre</w:t>
            </w:r>
            <w:r w:rsidRPr="007C368F">
              <w:rPr>
                <w:rStyle w:val="wol"/>
                <w:u w:val="none"/>
              </w:rPr>
              <w:t xml:space="preserve"> /</w:t>
            </w:r>
            <w:r w:rsidRPr="00551B1B">
              <w:rPr>
                <w:rStyle w:val="wol"/>
                <w:b/>
                <w:u w:val="none"/>
              </w:rPr>
              <w:t xml:space="preserve"> street</w:t>
            </w:r>
          </w:p>
        </w:tc>
        <w:tc>
          <w:tcPr>
            <w:tcW w:w="3111" w:type="dxa"/>
            <w:vAlign w:val="center"/>
          </w:tcPr>
          <w:p w14:paraId="0798AAA2" w14:textId="40B82CFE" w:rsidR="002D6E9E" w:rsidRPr="00350086" w:rsidRDefault="002D6E9E" w:rsidP="002F5247">
            <w:pPr>
              <w:pStyle w:val="activity-numbered--centered"/>
              <w:spacing w:after="120"/>
              <w:jc w:val="left"/>
            </w:pPr>
            <w:r w:rsidRPr="007C368F">
              <w:t>6</w:t>
            </w:r>
            <w:r w:rsidRPr="007C368F">
              <w:tab/>
            </w:r>
            <w:r w:rsidRPr="00551B1B">
              <w:rPr>
                <w:rStyle w:val="wol"/>
                <w:b/>
                <w:u w:val="none"/>
              </w:rPr>
              <w:t>walls</w:t>
            </w:r>
            <w:r w:rsidRPr="007C368F">
              <w:rPr>
                <w:rStyle w:val="wol"/>
                <w:u w:val="none"/>
              </w:rPr>
              <w:t xml:space="preserve"> / </w:t>
            </w:r>
            <w:r w:rsidRPr="00551B1B">
              <w:rPr>
                <w:rStyle w:val="wol"/>
                <w:b/>
                <w:u w:val="none"/>
              </w:rPr>
              <w:t>town hall</w:t>
            </w:r>
          </w:p>
        </w:tc>
      </w:tr>
    </w:tbl>
    <w:p w14:paraId="1C084FA2" w14:textId="0CB2D3DE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EB33E3">
        <w:rPr>
          <w:rStyle w:val="marks-frame"/>
        </w:rPr>
        <w:t>6</w:t>
      </w:r>
      <w:r>
        <w:rPr>
          <w:rStyle w:val="marks-frame"/>
        </w:rPr>
        <w:t> </w:t>
      </w:r>
    </w:p>
    <w:p w14:paraId="082AF095" w14:textId="4C7FAC97" w:rsidR="00744FC9" w:rsidRDefault="00744FC9" w:rsidP="002A4A60">
      <w:pPr>
        <w:pStyle w:val="activity-numbered"/>
        <w:tabs>
          <w:tab w:val="clear" w:pos="4820"/>
          <w:tab w:val="clear" w:pos="5387"/>
        </w:tabs>
      </w:pPr>
      <w: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3E9070C" wp14:editId="15DDF1C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35" style="position:absolute;margin-left:0;margin-top:-.05pt;width:117.35pt;height:21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vK1OpA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U7GHtpAfcCWc5Bn0Vt+2eIXv2I+3DKHw4djigsl3OAhFXQVhUGipAH347X7aI8zga+U&#13;&#10;dDjMFfXfd8wJStQXg9MSJ38U3ChsRsHs9Dlgx8xwVVmeRHRwQY2idKAfcc+sYxR8YoZjrIry4Ebl&#13;&#10;POSlgpuKi/U6meGEWxauzL3lETzyGpv3oX9kzg5tHnBArmEcdLZ80ejZNnoaWO8CyDZNQWQ28zgw&#13;&#10;jtshtfGwyeL6ea4nq6d9u/oJ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ArvK1OpAIAALc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DEAB698" w14:textId="0C2CC4D3" w:rsidR="00153784" w:rsidRDefault="00153784" w:rsidP="00153784">
      <w:pPr>
        <w:pStyle w:val="instruction"/>
      </w:pPr>
      <w:r>
        <w:t>3</w:t>
      </w:r>
      <w:r>
        <w:tab/>
        <w:t xml:space="preserve">Read. </w:t>
      </w:r>
      <w:r w:rsidRPr="008D0A97">
        <w:t xml:space="preserve">Complete the sentences with </w:t>
      </w:r>
      <w:r>
        <w:t>verbs from the box.</w:t>
      </w:r>
    </w:p>
    <w:p w14:paraId="006B8BD0" w14:textId="1E3C0E57" w:rsidR="00153784" w:rsidRPr="00D6210F" w:rsidRDefault="00153784" w:rsidP="00424D35">
      <w:pPr>
        <w:pStyle w:val="wordpool-text"/>
        <w:ind w:right="4788"/>
      </w:pPr>
      <w:r>
        <w:t>ate</w:t>
      </w:r>
      <w:r w:rsidRPr="002D2043">
        <w:t> </w:t>
      </w:r>
      <w:r>
        <w:t>didn’t have</w:t>
      </w:r>
      <w:r w:rsidR="00FA3545" w:rsidRPr="002D2043">
        <w:t> </w:t>
      </w:r>
      <w:r w:rsidR="00FA3545">
        <w:t>didn’t write</w:t>
      </w:r>
      <w:r w:rsidRPr="002D2043">
        <w:t> </w:t>
      </w:r>
      <w:r>
        <w:t>drank</w:t>
      </w:r>
      <w:r w:rsidR="00FA3545" w:rsidRPr="002D2043">
        <w:t> </w:t>
      </w:r>
      <w:r w:rsidR="00FA3545">
        <w:t>flew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41712C" w14:paraId="1A555BA3" w14:textId="77777777" w:rsidTr="00951A94">
        <w:trPr>
          <w:cantSplit/>
          <w:trHeight w:val="1418"/>
        </w:trPr>
        <w:tc>
          <w:tcPr>
            <w:tcW w:w="3111" w:type="dxa"/>
            <w:vAlign w:val="center"/>
          </w:tcPr>
          <w:p w14:paraId="5EEE129C" w14:textId="77777777" w:rsidR="0041712C" w:rsidRDefault="0041712C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03A5EF" wp14:editId="6482F3AB">
                  <wp:extent cx="1463040" cy="820728"/>
                  <wp:effectExtent l="0" t="0" r="0" b="508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595" cy="831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E4CD1B2" w14:textId="77777777" w:rsidR="0041712C" w:rsidRDefault="0041712C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8D7FBCB" wp14:editId="2829985B">
                  <wp:extent cx="1171137" cy="822960"/>
                  <wp:effectExtent l="0" t="0" r="0" b="254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2506" cy="830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4159081" w14:textId="77777777" w:rsidR="0041712C" w:rsidRDefault="0041712C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07419B" wp14:editId="59F602DC">
                  <wp:extent cx="1234440" cy="836233"/>
                  <wp:effectExtent l="0" t="0" r="0" b="254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1536" cy="84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712C" w:rsidRPr="00685431" w14:paraId="789172F5" w14:textId="77777777" w:rsidTr="00EB33E3">
        <w:trPr>
          <w:cantSplit/>
          <w:trHeight w:val="454"/>
        </w:trPr>
        <w:tc>
          <w:tcPr>
            <w:tcW w:w="3111" w:type="dxa"/>
          </w:tcPr>
          <w:p w14:paraId="5814BCA9" w14:textId="77777777" w:rsidR="0041712C" w:rsidRDefault="0041712C" w:rsidP="00EB33E3">
            <w:pPr>
              <w:pStyle w:val="activity-numbered--table"/>
              <w:spacing w:after="0"/>
            </w:pPr>
            <w:r>
              <w:t>1</w:t>
            </w:r>
            <w:r>
              <w:tab/>
              <w:t>100 years ago, people</w:t>
            </w:r>
          </w:p>
          <w:p w14:paraId="57A94D96" w14:textId="0B797089" w:rsidR="0041712C" w:rsidRPr="00685431" w:rsidRDefault="0041712C" w:rsidP="00EB33E3">
            <w:pPr>
              <w:pStyle w:val="activity-numbered--table"/>
              <w:spacing w:after="0" w:line="300" w:lineRule="exact"/>
            </w:pPr>
            <w:r>
              <w:tab/>
              <w:t>___________ emails.</w:t>
            </w:r>
          </w:p>
        </w:tc>
        <w:tc>
          <w:tcPr>
            <w:tcW w:w="3111" w:type="dxa"/>
          </w:tcPr>
          <w:p w14:paraId="15125760" w14:textId="224E7DCB" w:rsidR="0041712C" w:rsidRPr="00685431" w:rsidRDefault="0041712C" w:rsidP="00EB33E3">
            <w:pPr>
              <w:pStyle w:val="activity-numbered--centered"/>
              <w:spacing w:after="0"/>
              <w:jc w:val="left"/>
            </w:pPr>
            <w:r>
              <w:t>2</w:t>
            </w:r>
            <w:r>
              <w:tab/>
              <w:t xml:space="preserve">500 years ago, people </w:t>
            </w:r>
            <w:r>
              <w:tab/>
              <w:t>____________ phones.</w:t>
            </w:r>
          </w:p>
        </w:tc>
        <w:tc>
          <w:tcPr>
            <w:tcW w:w="3111" w:type="dxa"/>
            <w:vAlign w:val="center"/>
          </w:tcPr>
          <w:p w14:paraId="40CD6CFF" w14:textId="6E51CAAA" w:rsidR="0041712C" w:rsidRDefault="0041712C" w:rsidP="0041712C">
            <w:pPr>
              <w:pStyle w:val="activity-numbered--table"/>
              <w:tabs>
                <w:tab w:val="clear" w:pos="3402"/>
                <w:tab w:val="left" w:pos="4364"/>
              </w:tabs>
              <w:spacing w:after="0"/>
            </w:pPr>
            <w:r>
              <w:t>3</w:t>
            </w:r>
            <w:r>
              <w:tab/>
            </w:r>
            <w:r w:rsidR="00EB33E3" w:rsidRPr="00EB33E3">
              <w:rPr>
                <w:lang w:val="en-US"/>
              </w:rPr>
              <w:t>The Wright brothers</w:t>
            </w:r>
          </w:p>
          <w:p w14:paraId="253C3014" w14:textId="77777777" w:rsidR="00EB33E3" w:rsidRDefault="0041712C" w:rsidP="0041712C">
            <w:pPr>
              <w:pStyle w:val="activity-numbered--centered"/>
              <w:spacing w:after="0"/>
              <w:jc w:val="left"/>
              <w:rPr>
                <w:lang w:val="en-US"/>
              </w:rPr>
            </w:pPr>
            <w:r>
              <w:tab/>
              <w:t xml:space="preserve">____________ </w:t>
            </w:r>
            <w:r w:rsidR="00EB33E3" w:rsidRPr="00EB33E3">
              <w:rPr>
                <w:lang w:val="en-US"/>
              </w:rPr>
              <w:t>the first</w:t>
            </w:r>
          </w:p>
          <w:p w14:paraId="7BAEB638" w14:textId="110D2C8F" w:rsidR="0041712C" w:rsidRPr="00685431" w:rsidRDefault="00EB33E3" w:rsidP="0041712C">
            <w:pPr>
              <w:pStyle w:val="activity-numbered--centered"/>
              <w:spacing w:after="0"/>
              <w:jc w:val="left"/>
            </w:pPr>
            <w:r>
              <w:rPr>
                <w:lang w:val="en-US"/>
              </w:rPr>
              <w:tab/>
            </w:r>
            <w:r w:rsidRPr="00EB33E3">
              <w:rPr>
                <w:lang w:val="en-US"/>
              </w:rPr>
              <w:t>plane 120 years ago.</w:t>
            </w:r>
          </w:p>
        </w:tc>
      </w:tr>
      <w:tr w:rsidR="0041712C" w14:paraId="610CD448" w14:textId="77777777" w:rsidTr="00951A94">
        <w:trPr>
          <w:gridAfter w:val="1"/>
          <w:wAfter w:w="3111" w:type="dxa"/>
          <w:cantSplit/>
          <w:trHeight w:val="1418"/>
        </w:trPr>
        <w:tc>
          <w:tcPr>
            <w:tcW w:w="3111" w:type="dxa"/>
            <w:vAlign w:val="center"/>
          </w:tcPr>
          <w:p w14:paraId="7EF42181" w14:textId="77777777" w:rsidR="0041712C" w:rsidRDefault="0041712C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A67B9B" wp14:editId="40FF610C">
                  <wp:extent cx="932688" cy="793418"/>
                  <wp:effectExtent l="0" t="0" r="0" b="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496" cy="801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76B63F7B" w14:textId="77777777" w:rsidR="0041712C" w:rsidRDefault="0041712C" w:rsidP="00951A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958C16" wp14:editId="0ACFA289">
                  <wp:extent cx="1668324" cy="813816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8825" cy="8238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712C" w14:paraId="2810CFE1" w14:textId="77777777" w:rsidTr="00951A94">
        <w:trPr>
          <w:gridAfter w:val="1"/>
          <w:wAfter w:w="3111" w:type="dxa"/>
          <w:cantSplit/>
          <w:trHeight w:val="454"/>
        </w:trPr>
        <w:tc>
          <w:tcPr>
            <w:tcW w:w="3111" w:type="dxa"/>
            <w:vAlign w:val="center"/>
          </w:tcPr>
          <w:p w14:paraId="74811428" w14:textId="77777777" w:rsidR="0041712C" w:rsidRDefault="0041712C" w:rsidP="0041712C">
            <w:pPr>
              <w:pStyle w:val="activity-numbered--table"/>
              <w:spacing w:after="0"/>
            </w:pPr>
            <w:r>
              <w:t>4</w:t>
            </w:r>
            <w:r>
              <w:tab/>
              <w:t xml:space="preserve">500 years ago, people </w:t>
            </w:r>
          </w:p>
          <w:p w14:paraId="16EF3267" w14:textId="2218A1FE" w:rsidR="0041712C" w:rsidRDefault="0041712C" w:rsidP="0041712C">
            <w:pPr>
              <w:pStyle w:val="activity-numbered--table"/>
              <w:spacing w:after="0"/>
            </w:pPr>
            <w:r>
              <w:rPr>
                <w:rStyle w:val="wol"/>
                <w:u w:val="none"/>
              </w:rPr>
              <w:tab/>
            </w:r>
            <w:r w:rsidRPr="004727DA">
              <w:rPr>
                <w:rStyle w:val="wol"/>
              </w:rPr>
              <w:t>                             </w:t>
            </w:r>
            <w:r>
              <w:t xml:space="preserve"> coffee in </w:t>
            </w:r>
          </w:p>
          <w:p w14:paraId="4438B568" w14:textId="4532AAD1" w:rsidR="0041712C" w:rsidRDefault="0041712C" w:rsidP="0041712C">
            <w:pPr>
              <w:pStyle w:val="activity-numbered--centered"/>
              <w:spacing w:after="0"/>
              <w:jc w:val="left"/>
            </w:pPr>
            <w:r>
              <w:tab/>
            </w:r>
            <w:r w:rsidRPr="00EC64F6">
              <w:t>some parts of the world.</w:t>
            </w:r>
          </w:p>
        </w:tc>
        <w:tc>
          <w:tcPr>
            <w:tcW w:w="3111" w:type="dxa"/>
            <w:vAlign w:val="center"/>
          </w:tcPr>
          <w:p w14:paraId="4E943C29" w14:textId="52E6084A" w:rsidR="0041712C" w:rsidRDefault="0041712C" w:rsidP="0041712C">
            <w:pPr>
              <w:pStyle w:val="activity-numbered--table"/>
              <w:spacing w:after="0"/>
            </w:pPr>
            <w:r>
              <w:t>5</w:t>
            </w:r>
            <w:r>
              <w:tab/>
            </w:r>
            <w:r w:rsidRPr="002D0B0A">
              <w:t xml:space="preserve">Over 100 years ago, </w:t>
            </w:r>
            <w:r>
              <w:br/>
            </w:r>
            <w:r w:rsidRPr="002D0B0A">
              <w:t>people</w:t>
            </w:r>
            <w:r>
              <w:t xml:space="preserve"> </w:t>
            </w:r>
            <w:r w:rsidRPr="004727DA">
              <w:rPr>
                <w:rStyle w:val="wol"/>
              </w:rPr>
              <w:t>                             </w:t>
            </w:r>
            <w:r>
              <w:br/>
            </w:r>
            <w:r w:rsidRPr="002D0B0A">
              <w:t>pizza in Italy.</w:t>
            </w:r>
          </w:p>
        </w:tc>
      </w:tr>
    </w:tbl>
    <w:p w14:paraId="321EA6C1" w14:textId="41FC2D8E" w:rsidR="00141B75" w:rsidRPr="00683C0B" w:rsidRDefault="00141B75" w:rsidP="00D06E0E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137995">
        <w:rPr>
          <w:rStyle w:val="marks-frame"/>
        </w:rPr>
        <w:t>5</w:t>
      </w:r>
      <w:r>
        <w:rPr>
          <w:rStyle w:val="marks-frame"/>
        </w:rPr>
        <w:t> </w:t>
      </w:r>
    </w:p>
    <w:p w14:paraId="7D38177A" w14:textId="00FEE79E" w:rsidR="00141B75" w:rsidRDefault="00141B75" w:rsidP="00EE6245">
      <w:pPr>
        <w:pStyle w:val="instruction"/>
      </w:pPr>
      <w:r>
        <w:t>4</w:t>
      </w:r>
      <w:r>
        <w:tab/>
      </w:r>
      <w:r w:rsidR="00EE6245">
        <w:t>Look and choose.</w:t>
      </w:r>
    </w:p>
    <w:p w14:paraId="2FB04F18" w14:textId="522A7017" w:rsidR="00EE6245" w:rsidRPr="00EE6245" w:rsidRDefault="00EE6245" w:rsidP="00EE6245">
      <w:pPr>
        <w:pStyle w:val="activity-numbered"/>
        <w:spacing w:after="120" w:line="240" w:lineRule="auto"/>
      </w:pPr>
      <w:r>
        <w:rPr>
          <w:noProof/>
        </w:rPr>
        <w:drawing>
          <wp:inline distT="0" distB="0" distL="0" distR="0" wp14:anchorId="411B14D9" wp14:editId="5C91631E">
            <wp:extent cx="5943600" cy="2924903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WC3SU8m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511" cy="2956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7177" w:type="dxa"/>
        <w:tblInd w:w="28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819"/>
        <w:gridCol w:w="3358"/>
      </w:tblGrid>
      <w:tr w:rsidR="00EE6245" w14:paraId="4B0B41EA" w14:textId="77777777" w:rsidTr="00EE6245">
        <w:trPr>
          <w:trHeight w:val="1383"/>
        </w:trPr>
        <w:tc>
          <w:tcPr>
            <w:tcW w:w="3819" w:type="dxa"/>
          </w:tcPr>
          <w:p w14:paraId="290F88B7" w14:textId="77777777" w:rsidR="00EE6245" w:rsidRDefault="00EE6245" w:rsidP="00951A94">
            <w:pPr>
              <w:pStyle w:val="activity-numbered--table"/>
            </w:pPr>
            <w:r>
              <w:t>1</w:t>
            </w:r>
            <w:r>
              <w:tab/>
              <w:t xml:space="preserve">Did they have walls? </w:t>
            </w:r>
          </w:p>
          <w:p w14:paraId="53FC913F" w14:textId="77777777" w:rsidR="00EE6245" w:rsidRDefault="00EE6245" w:rsidP="00951A94">
            <w:pPr>
              <w:pStyle w:val="activity-numbered--table"/>
            </w:pPr>
            <w:r>
              <w:t>2</w:t>
            </w:r>
            <w:r>
              <w:tab/>
              <w:t xml:space="preserve">Did they have planes? </w:t>
            </w:r>
          </w:p>
          <w:p w14:paraId="1B5D03A4" w14:textId="77777777" w:rsidR="00EE6245" w:rsidRDefault="00EE6245" w:rsidP="00951A94">
            <w:pPr>
              <w:pStyle w:val="activity-numbered--table"/>
            </w:pPr>
            <w:r>
              <w:t>3</w:t>
            </w:r>
            <w:r>
              <w:tab/>
              <w:t xml:space="preserve">Did they have tall buildings? </w:t>
            </w:r>
          </w:p>
          <w:p w14:paraId="5A6177AE" w14:textId="77777777" w:rsidR="00EE6245" w:rsidRDefault="00EE6245" w:rsidP="00951A94">
            <w:pPr>
              <w:pStyle w:val="activity-numbered--table"/>
            </w:pPr>
            <w:r>
              <w:t>4</w:t>
            </w:r>
            <w:r>
              <w:tab/>
              <w:t xml:space="preserve">Did they have cars? </w:t>
            </w:r>
          </w:p>
          <w:p w14:paraId="733B3278" w14:textId="5A9FD79D" w:rsidR="00EE6245" w:rsidRPr="004B62BE" w:rsidRDefault="00EE6245" w:rsidP="00EE6245">
            <w:pPr>
              <w:pStyle w:val="activity-numbered--table"/>
              <w:rPr>
                <w:strike/>
              </w:rPr>
            </w:pPr>
            <w:r>
              <w:t>5</w:t>
            </w:r>
            <w:r>
              <w:tab/>
              <w:t xml:space="preserve">Did they have a theatre? </w:t>
            </w:r>
          </w:p>
        </w:tc>
        <w:tc>
          <w:tcPr>
            <w:tcW w:w="3358" w:type="dxa"/>
            <w:shd w:val="clear" w:color="auto" w:fill="auto"/>
          </w:tcPr>
          <w:p w14:paraId="410C2738" w14:textId="77777777" w:rsidR="00EE6245" w:rsidRPr="00FA3545" w:rsidRDefault="00EE6245" w:rsidP="00951A94">
            <w:pPr>
              <w:pStyle w:val="activity-numbered--table"/>
              <w:ind w:left="0" w:firstLine="0"/>
            </w:pPr>
            <w:r w:rsidRPr="00FA3545">
              <w:t>Yes, they did.</w:t>
            </w:r>
            <w:r w:rsidRPr="00FA3545">
              <w:rPr>
                <w:noProof/>
                <w:lang w:eastAsia="en-GB"/>
              </w:rPr>
              <w:t xml:space="preserve"> / No, they didn’t.</w:t>
            </w:r>
          </w:p>
          <w:p w14:paraId="0A49727A" w14:textId="77777777" w:rsidR="00EE6245" w:rsidRPr="00FA3545" w:rsidRDefault="00EE6245" w:rsidP="00951A94">
            <w:pPr>
              <w:pStyle w:val="activity-numbered--table"/>
            </w:pPr>
            <w:r w:rsidRPr="00FA3545">
              <w:t>Yes, they did.</w:t>
            </w:r>
            <w:r w:rsidRPr="00FA3545">
              <w:rPr>
                <w:noProof/>
                <w:lang w:eastAsia="en-GB"/>
              </w:rPr>
              <w:t xml:space="preserve"> / No, they didn’t.</w:t>
            </w:r>
          </w:p>
          <w:p w14:paraId="3EB971B6" w14:textId="77777777" w:rsidR="00EE6245" w:rsidRPr="00FA3545" w:rsidRDefault="00EE6245" w:rsidP="00951A94">
            <w:pPr>
              <w:pStyle w:val="activity-numbered--table"/>
            </w:pPr>
            <w:r w:rsidRPr="00FA3545">
              <w:t>Yes, they did.</w:t>
            </w:r>
            <w:r w:rsidRPr="00FA3545">
              <w:rPr>
                <w:noProof/>
                <w:lang w:eastAsia="en-GB"/>
              </w:rPr>
              <w:t xml:space="preserve"> / No, they didn’t.</w:t>
            </w:r>
          </w:p>
          <w:p w14:paraId="6B4C2037" w14:textId="77777777" w:rsidR="00EE6245" w:rsidRPr="00FA3545" w:rsidRDefault="00EE6245" w:rsidP="00951A94">
            <w:pPr>
              <w:pStyle w:val="activity-numbered--table"/>
            </w:pPr>
            <w:r w:rsidRPr="00FA3545">
              <w:t>Yes, they did.</w:t>
            </w:r>
            <w:r w:rsidRPr="00FA3545">
              <w:rPr>
                <w:noProof/>
                <w:lang w:eastAsia="en-GB"/>
              </w:rPr>
              <w:t xml:space="preserve"> / No, they didn’t.</w:t>
            </w:r>
          </w:p>
          <w:p w14:paraId="6ADD68D2" w14:textId="5388D177" w:rsidR="00EE6245" w:rsidRPr="004B62BE" w:rsidRDefault="00EE6245" w:rsidP="00EE6245">
            <w:pPr>
              <w:pStyle w:val="activity-numbered--table"/>
              <w:rPr>
                <w:strike/>
              </w:rPr>
            </w:pPr>
            <w:r w:rsidRPr="00FA3545">
              <w:t>Yes, they did.</w:t>
            </w:r>
            <w:r w:rsidRPr="00FA3545">
              <w:rPr>
                <w:noProof/>
                <w:lang w:eastAsia="en-GB"/>
              </w:rPr>
              <w:t xml:space="preserve"> / No, they didn’t.</w:t>
            </w:r>
            <w:r w:rsidRPr="00FA3545">
              <w:rPr>
                <w:strike/>
              </w:rPr>
              <w:t xml:space="preserve"> </w:t>
            </w:r>
          </w:p>
        </w:tc>
      </w:tr>
    </w:tbl>
    <w:p w14:paraId="757F32A1" w14:textId="7B9549BA" w:rsidR="00013650" w:rsidRPr="00141B75" w:rsidRDefault="00141B75" w:rsidP="00EE6245">
      <w:pPr>
        <w:pStyle w:val="marks"/>
        <w:spacing w:before="0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EB33E3">
        <w:rPr>
          <w:rStyle w:val="marks-frame"/>
        </w:rPr>
        <w:t>5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56B75E5" wp14:editId="6D0B3AE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36" style="position:absolute;margin-left:0;margin-top:-.05pt;width:117.35pt;height:21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Uk6+Ga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AF0BC44" w14:textId="61725CEB" w:rsidR="00322D9D" w:rsidRPr="003C5E3F" w:rsidRDefault="00322D9D" w:rsidP="00322D9D">
      <w:pPr>
        <w:keepNext w:val="0"/>
        <w:keepLines w:val="0"/>
        <w:spacing w:after="120"/>
        <w:rPr>
          <w:b/>
          <w:color w:val="0070C0"/>
          <w:sz w:val="26"/>
          <w:szCs w:val="26"/>
        </w:rPr>
      </w:pPr>
      <w:r w:rsidRPr="003C5E3F">
        <w:rPr>
          <w:b/>
          <w:sz w:val="26"/>
          <w:szCs w:val="26"/>
        </w:rPr>
        <w:t xml:space="preserve">5 </w:t>
      </w:r>
      <w:r>
        <w:rPr>
          <w:b/>
          <w:sz w:val="26"/>
          <w:szCs w:val="26"/>
        </w:rPr>
        <w:tab/>
      </w:r>
      <w:r w:rsidRPr="003C5E3F">
        <w:rPr>
          <w:b/>
          <w:sz w:val="26"/>
          <w:szCs w:val="26"/>
        </w:rPr>
        <w:t xml:space="preserve">Read the text and choose </w:t>
      </w:r>
      <w:r w:rsidRPr="003C5E3F">
        <w:rPr>
          <w:rStyle w:val="instruction-italic"/>
          <w:b/>
          <w:sz w:val="26"/>
          <w:szCs w:val="26"/>
        </w:rPr>
        <w:t>T</w:t>
      </w:r>
      <w:r w:rsidRPr="003C5E3F">
        <w:rPr>
          <w:b/>
          <w:sz w:val="26"/>
          <w:szCs w:val="26"/>
        </w:rPr>
        <w:t xml:space="preserve"> (</w:t>
      </w:r>
      <w:r w:rsidR="00424D35">
        <w:rPr>
          <w:b/>
          <w:sz w:val="26"/>
          <w:szCs w:val="26"/>
        </w:rPr>
        <w:t>t</w:t>
      </w:r>
      <w:r w:rsidRPr="003C5E3F">
        <w:rPr>
          <w:b/>
          <w:sz w:val="26"/>
          <w:szCs w:val="26"/>
        </w:rPr>
        <w:t xml:space="preserve">rue) or </w:t>
      </w:r>
      <w:r w:rsidRPr="003C5E3F">
        <w:rPr>
          <w:rStyle w:val="instruction-italic"/>
          <w:b/>
          <w:sz w:val="26"/>
          <w:szCs w:val="26"/>
        </w:rPr>
        <w:t>F</w:t>
      </w:r>
      <w:r w:rsidRPr="003C5E3F">
        <w:rPr>
          <w:b/>
          <w:sz w:val="26"/>
          <w:szCs w:val="26"/>
        </w:rPr>
        <w:t xml:space="preserve"> (</w:t>
      </w:r>
      <w:r w:rsidR="00424D35">
        <w:rPr>
          <w:b/>
          <w:sz w:val="26"/>
          <w:szCs w:val="26"/>
        </w:rPr>
        <w:t>f</w:t>
      </w:r>
      <w:r w:rsidRPr="003C5E3F">
        <w:rPr>
          <w:b/>
          <w:sz w:val="26"/>
          <w:szCs w:val="26"/>
        </w:rPr>
        <w:t>alse)</w:t>
      </w:r>
      <w:r w:rsidRPr="003C5E3F">
        <w:rPr>
          <w:rStyle w:val="instruction-italic"/>
          <w:b/>
          <w:sz w:val="26"/>
          <w:szCs w:val="26"/>
        </w:rPr>
        <w:t>.</w:t>
      </w:r>
    </w:p>
    <w:tbl>
      <w:tblPr>
        <w:tblStyle w:val="notice-generic--container"/>
        <w:tblW w:w="0" w:type="auto"/>
        <w:tblLayout w:type="fixed"/>
        <w:tblLook w:val="04A0" w:firstRow="1" w:lastRow="0" w:firstColumn="1" w:lastColumn="0" w:noHBand="0" w:noVBand="1"/>
      </w:tblPr>
      <w:tblGrid>
        <w:gridCol w:w="9209"/>
      </w:tblGrid>
      <w:tr w:rsidR="00322D9D" w14:paraId="30F91C35" w14:textId="77777777" w:rsidTr="00951A94">
        <w:tc>
          <w:tcPr>
            <w:tcW w:w="9209" w:type="dxa"/>
          </w:tcPr>
          <w:p w14:paraId="70734FB9" w14:textId="77777777" w:rsidR="00322D9D" w:rsidRPr="002A0AD6" w:rsidRDefault="00322D9D" w:rsidP="002B253C">
            <w:pPr>
              <w:pStyle w:val="notice-generic--head"/>
              <w:spacing w:after="80"/>
            </w:pPr>
            <w:r>
              <w:t>The Romans</w:t>
            </w:r>
          </w:p>
          <w:p w14:paraId="507DE1BC" w14:textId="6AF70E74" w:rsidR="00322D9D" w:rsidRPr="00EB33E3" w:rsidRDefault="00A52D2E" w:rsidP="002B253C">
            <w:pPr>
              <w:pStyle w:val="notice-generic--text"/>
              <w:ind w:left="421" w:hanging="336"/>
              <w:rPr>
                <w:sz w:val="10"/>
                <w:szCs w:val="10"/>
              </w:rPr>
            </w:pPr>
            <w:r>
              <w:t>A</w:t>
            </w:r>
            <w:r w:rsidR="002B253C">
              <w:tab/>
            </w:r>
            <w:r w:rsidR="00322D9D" w:rsidRPr="00EB33E3">
              <w:t xml:space="preserve">The Romans came from Italy. They had a big empire in Europe and North Africa. They lived between </w:t>
            </w:r>
            <w:r w:rsidR="00FA3545">
              <w:br/>
            </w:r>
            <w:r w:rsidR="00322D9D" w:rsidRPr="00EB33E3">
              <w:t xml:space="preserve">753 </w:t>
            </w:r>
            <w:r w:rsidR="00322D9D" w:rsidRPr="00FA3545">
              <w:rPr>
                <w:smallCaps/>
                <w:sz w:val="16"/>
                <w:szCs w:val="16"/>
              </w:rPr>
              <w:t>BCE</w:t>
            </w:r>
            <w:r w:rsidR="00322D9D" w:rsidRPr="00EB33E3">
              <w:t xml:space="preserve"> and 476 </w:t>
            </w:r>
            <w:r w:rsidR="00322D9D" w:rsidRPr="00FA3545">
              <w:rPr>
                <w:smallCaps/>
                <w:sz w:val="16"/>
                <w:szCs w:val="16"/>
              </w:rPr>
              <w:t>CE</w:t>
            </w:r>
            <w:r w:rsidR="00322D9D" w:rsidRPr="00EB33E3">
              <w:t>.</w:t>
            </w:r>
            <w:r w:rsidR="00EB33E3" w:rsidRPr="00EB33E3">
              <w:rPr>
                <w:sz w:val="10"/>
                <w:szCs w:val="10"/>
              </w:rPr>
              <w:t xml:space="preserve"> </w:t>
            </w:r>
          </w:p>
          <w:p w14:paraId="3DE01203" w14:textId="77777777" w:rsidR="002B253C" w:rsidRPr="00EB33E3" w:rsidRDefault="002B253C" w:rsidP="002B253C">
            <w:pPr>
              <w:pStyle w:val="notice-generic--text"/>
              <w:spacing w:after="0" w:line="240" w:lineRule="auto"/>
              <w:ind w:left="421" w:hanging="336"/>
              <w:rPr>
                <w:sz w:val="10"/>
                <w:szCs w:val="10"/>
              </w:rPr>
            </w:pPr>
          </w:p>
          <w:p w14:paraId="0849BE7E" w14:textId="59CB2531" w:rsidR="00322D9D" w:rsidRPr="00EB33E3" w:rsidRDefault="00A52D2E" w:rsidP="002B253C">
            <w:pPr>
              <w:pStyle w:val="notice-generic--text"/>
              <w:ind w:left="421" w:hanging="336"/>
            </w:pPr>
            <w:r>
              <w:t>B</w:t>
            </w:r>
            <w:r w:rsidR="002B253C">
              <w:tab/>
            </w:r>
            <w:r w:rsidR="00322D9D" w:rsidRPr="00EB33E3">
              <w:t>They didn’t speak Italian, they spoke a language called Latin. People don’t speak Latin today, but many languages use Latin grammar today and scientists use it.</w:t>
            </w:r>
          </w:p>
          <w:p w14:paraId="6CBA3A0F" w14:textId="77777777" w:rsidR="00322D9D" w:rsidRPr="00EB33E3" w:rsidRDefault="00322D9D" w:rsidP="002B253C">
            <w:pPr>
              <w:pStyle w:val="notice-generic--text"/>
              <w:spacing w:after="0" w:line="240" w:lineRule="auto"/>
              <w:ind w:left="421" w:hanging="336"/>
              <w:rPr>
                <w:sz w:val="10"/>
                <w:szCs w:val="10"/>
              </w:rPr>
            </w:pPr>
          </w:p>
          <w:p w14:paraId="5DDEF522" w14:textId="06D45C47" w:rsidR="00322D9D" w:rsidRPr="00EB33E3" w:rsidRDefault="00A52D2E" w:rsidP="002B253C">
            <w:pPr>
              <w:pStyle w:val="notice-generic--text"/>
              <w:ind w:left="421" w:hanging="336"/>
            </w:pPr>
            <w:r>
              <w:t>C</w:t>
            </w:r>
            <w:r w:rsidR="002B253C">
              <w:tab/>
            </w:r>
            <w:r w:rsidR="00322D9D" w:rsidRPr="00EB33E3">
              <w:t>The Romans built their houses from wood and stone. They built many famous monuments and some of them we can still see today! They also built a very famous wall between England and Scotland called Hadrian’s Wall.</w:t>
            </w:r>
          </w:p>
          <w:p w14:paraId="3F523E19" w14:textId="77777777" w:rsidR="00322D9D" w:rsidRPr="00EB33E3" w:rsidRDefault="00322D9D" w:rsidP="002B253C">
            <w:pPr>
              <w:pStyle w:val="notice-generic--text"/>
              <w:spacing w:after="0" w:line="240" w:lineRule="auto"/>
              <w:ind w:left="421" w:hanging="336"/>
              <w:rPr>
                <w:sz w:val="10"/>
                <w:szCs w:val="10"/>
              </w:rPr>
            </w:pPr>
          </w:p>
          <w:p w14:paraId="34FB8A65" w14:textId="4B1F385E" w:rsidR="00322D9D" w:rsidRPr="004E7813" w:rsidRDefault="00A52D2E" w:rsidP="002B253C">
            <w:pPr>
              <w:pStyle w:val="notice-generic--text"/>
              <w:ind w:left="421" w:hanging="336"/>
            </w:pPr>
            <w:r>
              <w:t>D</w:t>
            </w:r>
            <w:r w:rsidR="002B253C">
              <w:tab/>
            </w:r>
            <w:r w:rsidR="00322D9D" w:rsidRPr="00EB33E3">
              <w:t>The Romans liked beautiful things. Sometimes people find things from Roman times which are very valuable</w:t>
            </w:r>
            <w:r w:rsidR="00FA3545">
              <w:t>,</w:t>
            </w:r>
            <w:r w:rsidR="00322D9D" w:rsidRPr="00EB33E3">
              <w:t xml:space="preserve"> like gold coins, and other objects like helmets</w:t>
            </w:r>
            <w:r w:rsidR="00FA3545">
              <w:t>,</w:t>
            </w:r>
            <w:r w:rsidR="00322D9D" w:rsidRPr="00EB33E3">
              <w:t xml:space="preserve"> combs or bowls. The Romans lived all over the world and their empire was very famous.</w:t>
            </w:r>
          </w:p>
        </w:tc>
      </w:tr>
    </w:tbl>
    <w:p w14:paraId="5FBBFD16" w14:textId="77777777" w:rsidR="00322D9D" w:rsidRPr="00E465AF" w:rsidRDefault="00322D9D" w:rsidP="00322D9D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before="60" w:after="60"/>
      </w:pPr>
      <w:r w:rsidRPr="00E465AF">
        <w:t>1</w:t>
      </w:r>
      <w:r w:rsidRPr="00E465AF">
        <w:tab/>
      </w:r>
      <w:r>
        <w:t>The Roman Empire was only in Europe</w:t>
      </w:r>
      <w:r w:rsidRPr="00E465AF">
        <w:t>.</w:t>
      </w:r>
      <w:r w:rsidRPr="00E465AF">
        <w:tab/>
        <w:t>T</w:t>
      </w:r>
      <w:r>
        <w:t xml:space="preserve"> / </w:t>
      </w:r>
      <w:r w:rsidRPr="00E465AF">
        <w:t>F</w:t>
      </w:r>
    </w:p>
    <w:p w14:paraId="49E91B0B" w14:textId="77777777" w:rsidR="00322D9D" w:rsidRDefault="00322D9D" w:rsidP="00322D9D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 w:rsidRPr="00E465AF">
        <w:t>2</w:t>
      </w:r>
      <w:r w:rsidRPr="00E465AF">
        <w:tab/>
      </w:r>
      <w:r>
        <w:t>They spoke Latin</w:t>
      </w:r>
      <w:r w:rsidRPr="00E465AF">
        <w:t>.</w:t>
      </w:r>
      <w:r w:rsidRPr="00E465AF">
        <w:tab/>
        <w:t>T</w:t>
      </w:r>
      <w:r>
        <w:t xml:space="preserve"> / </w:t>
      </w:r>
      <w:r w:rsidRPr="00E465AF">
        <w:t>F</w:t>
      </w:r>
    </w:p>
    <w:p w14:paraId="0EBF5DF9" w14:textId="77777777" w:rsidR="00322D9D" w:rsidRPr="00E465AF" w:rsidRDefault="00322D9D" w:rsidP="00322D9D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>
        <w:t>3</w:t>
      </w:r>
      <w:r>
        <w:tab/>
        <w:t>People don’t speak Latin today.</w:t>
      </w:r>
      <w:r>
        <w:tab/>
        <w:t>T / F</w:t>
      </w:r>
    </w:p>
    <w:p w14:paraId="5E84DF4A" w14:textId="77777777" w:rsidR="00322D9D" w:rsidRPr="00E465AF" w:rsidRDefault="00322D9D" w:rsidP="00322D9D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>
        <w:t>4</w:t>
      </w:r>
      <w:r w:rsidRPr="00E465AF">
        <w:tab/>
      </w:r>
      <w:r>
        <w:t>They built their houses with wood and stone</w:t>
      </w:r>
      <w:r w:rsidRPr="00E465AF">
        <w:t>.</w:t>
      </w:r>
      <w:r w:rsidRPr="00E465AF">
        <w:tab/>
        <w:t>T</w:t>
      </w:r>
      <w:r>
        <w:t xml:space="preserve"> / </w:t>
      </w:r>
      <w:r w:rsidRPr="00E465AF">
        <w:t>F</w:t>
      </w:r>
    </w:p>
    <w:p w14:paraId="321A3EBD" w14:textId="3210F9AF" w:rsidR="00322D9D" w:rsidRPr="00E465AF" w:rsidRDefault="00A52D2E" w:rsidP="00322D9D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>
        <w:t>5</w:t>
      </w:r>
      <w:r w:rsidR="00322D9D">
        <w:t xml:space="preserve"> </w:t>
      </w:r>
      <w:r w:rsidR="00322D9D">
        <w:tab/>
        <w:t>They built a famous wall.</w:t>
      </w:r>
      <w:r w:rsidR="00322D9D">
        <w:tab/>
        <w:t>T / F</w:t>
      </w:r>
    </w:p>
    <w:p w14:paraId="33E5B5F2" w14:textId="5F4CAA17" w:rsidR="00322D9D" w:rsidRPr="00683C0B" w:rsidRDefault="00322D9D" w:rsidP="00322D9D">
      <w:pPr>
        <w:pStyle w:val="marks"/>
        <w:rPr>
          <w:rStyle w:val="marks-frame"/>
        </w:rPr>
      </w:pPr>
      <w:r>
        <w:rPr>
          <w:rStyle w:val="marks-frame"/>
        </w:rPr>
        <w:t xml:space="preserve">     / </w:t>
      </w:r>
      <w:r w:rsidR="00A52D2E">
        <w:rPr>
          <w:rStyle w:val="marks-frame"/>
        </w:rPr>
        <w:t>5</w:t>
      </w:r>
      <w:r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D226FBA" wp14:editId="340DF0B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7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gSsPpQIAALoFAAAOAAAAZHJzL2Uyb0RvYy54bWysVMFu2zAMvQ/YPwi6r3bcb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u4ErD6UCAAC6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1AD4BE7" w14:textId="15AC8D2F" w:rsidR="00745588" w:rsidRDefault="00745588" w:rsidP="00745588">
      <w:pPr>
        <w:pStyle w:val="instruction"/>
        <w:spacing w:after="120"/>
      </w:pPr>
      <w:r>
        <w:t xml:space="preserve">6 </w:t>
      </w:r>
      <w:r>
        <w:tab/>
      </w:r>
      <w:r w:rsidR="00424D35" w:rsidRPr="00424D35">
        <w:rPr>
          <w:lang w:val="en-US"/>
        </w:rPr>
        <w:t>Match headings 1</w:t>
      </w:r>
      <w:r w:rsidR="00FA3545">
        <w:rPr>
          <w:lang w:val="en-US"/>
        </w:rPr>
        <w:t>–</w:t>
      </w:r>
      <w:r w:rsidR="00424D35" w:rsidRPr="00424D35">
        <w:rPr>
          <w:lang w:val="en-US"/>
        </w:rPr>
        <w:t>4 to paragraphs A</w:t>
      </w:r>
      <w:r w:rsidR="00FA3545">
        <w:rPr>
          <w:lang w:val="en-US"/>
        </w:rPr>
        <w:t>–</w:t>
      </w:r>
      <w:r w:rsidR="00424D35" w:rsidRPr="00424D35">
        <w:rPr>
          <w:lang w:val="en-US"/>
        </w:rPr>
        <w:t>D in question 5.</w:t>
      </w:r>
    </w:p>
    <w:tbl>
      <w:tblPr>
        <w:tblW w:w="5103" w:type="dxa"/>
        <w:tblInd w:w="28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103"/>
      </w:tblGrid>
      <w:tr w:rsidR="00A52D2E" w14:paraId="4535D165" w14:textId="77777777" w:rsidTr="00A52D2E">
        <w:trPr>
          <w:trHeight w:val="788"/>
        </w:trPr>
        <w:tc>
          <w:tcPr>
            <w:tcW w:w="5103" w:type="dxa"/>
          </w:tcPr>
          <w:p w14:paraId="6045B6C1" w14:textId="1B68794F" w:rsidR="00A52D2E" w:rsidRDefault="00A52D2E" w:rsidP="00951A94">
            <w:pPr>
              <w:pStyle w:val="activity-numbered--table"/>
            </w:pPr>
            <w:r>
              <w:t>1</w:t>
            </w:r>
            <w:r>
              <w:tab/>
            </w:r>
            <w:r w:rsidRPr="00A52D2E">
              <w:rPr>
                <w:lang w:val="en-US"/>
              </w:rPr>
              <w:t>Who were the Romans?</w:t>
            </w:r>
            <w:r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6D810225" w14:textId="08FA68E8" w:rsidR="00A52D2E" w:rsidRDefault="00A52D2E" w:rsidP="00951A94">
            <w:pPr>
              <w:pStyle w:val="activity-numbered--table"/>
              <w:tabs>
                <w:tab w:val="clear" w:pos="3686"/>
                <w:tab w:val="clear" w:pos="4820"/>
                <w:tab w:val="left" w:pos="5103"/>
              </w:tabs>
              <w:ind w:right="-1161"/>
            </w:pPr>
            <w:r>
              <w:t>2</w:t>
            </w:r>
            <w:r>
              <w:tab/>
            </w:r>
            <w:r w:rsidRPr="00A52D2E">
              <w:rPr>
                <w:lang w:val="en-US"/>
              </w:rPr>
              <w:t>The things the Romans liked</w:t>
            </w:r>
            <w:r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3A93F4C3" w14:textId="77777777" w:rsidR="00A52D2E" w:rsidRDefault="00A52D2E" w:rsidP="00951A94">
            <w:pPr>
              <w:pStyle w:val="activity-numbered--table"/>
              <w:rPr>
                <w:rStyle w:val="wol"/>
              </w:rPr>
            </w:pPr>
            <w:r>
              <w:t>3</w:t>
            </w:r>
            <w:r>
              <w:tab/>
            </w:r>
            <w:r w:rsidRPr="00A52D2E">
              <w:rPr>
                <w:lang w:val="en-US"/>
              </w:rPr>
              <w:t>Their language</w:t>
            </w:r>
            <w:r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093C4533" w14:textId="0F8C76BF" w:rsidR="00A52D2E" w:rsidRPr="00F63E76" w:rsidRDefault="00A52D2E" w:rsidP="00A52D2E">
            <w:pPr>
              <w:pStyle w:val="activity-numbered--table"/>
              <w:tabs>
                <w:tab w:val="clear" w:pos="3686"/>
                <w:tab w:val="clear" w:pos="4820"/>
                <w:tab w:val="left" w:pos="5103"/>
              </w:tabs>
              <w:ind w:right="-1161"/>
            </w:pPr>
            <w:r>
              <w:t>4</w:t>
            </w:r>
            <w:r>
              <w:tab/>
            </w:r>
            <w:r w:rsidRPr="00A52D2E">
              <w:rPr>
                <w:lang w:val="en-US"/>
              </w:rPr>
              <w:t>Their buildings</w:t>
            </w:r>
            <w:r>
              <w:t xml:space="preserve"> </w:t>
            </w:r>
            <w:r w:rsidRPr="004727DA">
              <w:rPr>
                <w:rStyle w:val="wol"/>
              </w:rPr>
              <w:t>     </w:t>
            </w:r>
          </w:p>
        </w:tc>
      </w:tr>
    </w:tbl>
    <w:p w14:paraId="4A4E3583" w14:textId="7D86935D" w:rsidR="00FD0FA2" w:rsidRPr="002D2043" w:rsidRDefault="00FD0FA2" w:rsidP="00990961">
      <w:pPr>
        <w:pStyle w:val="marks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 w:rsidR="00A52D2E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68F209F" wp14:editId="15D8D26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8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KQW/pQIAALo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x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pslkzj1RqaA3adgzyO3vKrDj/5NfNhxRzOH04q7pRwi4dU0NcUBomSFtyP1+6jPY4F&#13;&#10;vlLS4zzX1H/fMicoUV8MDkwc/lFwo7AeBbPVF4AtM8NtZXkS0cEFNYrSgX7EVbOMUfCJGY6xasqD&#13;&#10;G5WLkPcKLisulstkhkNuWbg295ZH8Ehs7N6H/SNzdujzgBNyA+Oss/mLTs+20dPAchtAdmkMnngc&#13;&#10;KMcFkfp4WGZxAz3Xk9XTyl38B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nCkFv6UCAAC6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7ED002F4" w:rsidR="00FD0FA2" w:rsidRDefault="00FD0FA2" w:rsidP="00FD0FA2">
      <w:pPr>
        <w:pStyle w:val="instruction"/>
        <w:rPr>
          <w:szCs w:val="26"/>
        </w:rPr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3A0CBA85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877532">
        <w:rPr>
          <w:color w:val="767171" w:themeColor="background2" w:themeShade="80"/>
        </w:rPr>
        <w:t>8</w:t>
      </w:r>
      <w:r>
        <w:t xml:space="preserve"> </w:t>
      </w:r>
      <w:r w:rsidR="00877532" w:rsidRPr="008D0470">
        <w:rPr>
          <w:szCs w:val="26"/>
        </w:rPr>
        <w:t>Listen and choose A, B or C.</w:t>
      </w:r>
    </w:p>
    <w:p w14:paraId="20C8A51F" w14:textId="5121233C" w:rsidR="00FD601E" w:rsidRPr="00AF5438" w:rsidRDefault="00FD601E" w:rsidP="00424D35">
      <w:pPr>
        <w:pStyle w:val="activity-numbered"/>
        <w:tabs>
          <w:tab w:val="clear" w:pos="3686"/>
          <w:tab w:val="clear" w:pos="4820"/>
          <w:tab w:val="clear" w:pos="5387"/>
          <w:tab w:val="left" w:pos="3119"/>
          <w:tab w:val="left" w:pos="5954"/>
          <w:tab w:val="left" w:pos="6237"/>
        </w:tabs>
      </w:pPr>
      <w:r>
        <w:t>1</w:t>
      </w:r>
      <w:r>
        <w:tab/>
        <w:t>A</w:t>
      </w:r>
      <w:r w:rsidRPr="00FB3C96">
        <w:tab/>
      </w:r>
      <w:r w:rsidRPr="00CA3DA1">
        <w:rPr>
          <w:rStyle w:val="checkbox"/>
        </w:rPr>
        <w:t>☐</w:t>
      </w:r>
      <w:r>
        <w:t> comb</w:t>
      </w:r>
      <w:r>
        <w:tab/>
        <w:t>B</w:t>
      </w:r>
      <w:r w:rsidRPr="00FB3C96">
        <w:tab/>
      </w:r>
      <w:r w:rsidRPr="00CA3DA1">
        <w:rPr>
          <w:rStyle w:val="checkbox"/>
        </w:rPr>
        <w:t>☐</w:t>
      </w:r>
      <w:r>
        <w:t> </w:t>
      </w:r>
      <w:r w:rsidRPr="00FD601E">
        <w:rPr>
          <w:lang w:val="en-US"/>
        </w:rPr>
        <w:t>helmet</w:t>
      </w:r>
      <w:r>
        <w:tab/>
        <w:t>C</w:t>
      </w:r>
      <w:r w:rsidRPr="00FB3C96">
        <w:tab/>
      </w:r>
      <w:r w:rsidRPr="00CA3DA1">
        <w:rPr>
          <w:rStyle w:val="checkbox"/>
        </w:rPr>
        <w:t>☐</w:t>
      </w:r>
      <w:r>
        <w:t> fan</w:t>
      </w:r>
    </w:p>
    <w:p w14:paraId="7F565884" w14:textId="77D109C3" w:rsidR="00FD601E" w:rsidRPr="00AF5438" w:rsidRDefault="00FD601E" w:rsidP="00424D35">
      <w:pPr>
        <w:pStyle w:val="activity-numbered"/>
        <w:tabs>
          <w:tab w:val="clear" w:pos="3686"/>
          <w:tab w:val="clear" w:pos="4820"/>
          <w:tab w:val="clear" w:pos="5387"/>
          <w:tab w:val="left" w:pos="3119"/>
          <w:tab w:val="left" w:pos="5954"/>
          <w:tab w:val="left" w:pos="6237"/>
        </w:tabs>
        <w:spacing w:before="60"/>
      </w:pPr>
      <w:r>
        <w:t>2</w:t>
      </w:r>
      <w:r>
        <w:tab/>
        <w:t>A</w:t>
      </w:r>
      <w:r w:rsidRPr="00FB3C96">
        <w:tab/>
      </w:r>
      <w:r w:rsidRPr="00CA3DA1">
        <w:rPr>
          <w:rStyle w:val="checkbox"/>
        </w:rPr>
        <w:t>☐</w:t>
      </w:r>
      <w:r>
        <w:t> helmet</w:t>
      </w:r>
      <w:r>
        <w:tab/>
        <w:t>B</w:t>
      </w:r>
      <w:r w:rsidRPr="00FB3C96">
        <w:tab/>
      </w:r>
      <w:r w:rsidRPr="00CA3DA1">
        <w:rPr>
          <w:rStyle w:val="checkbox"/>
        </w:rPr>
        <w:t>☐</w:t>
      </w:r>
      <w:r>
        <w:t> cup</w:t>
      </w:r>
      <w:r>
        <w:tab/>
        <w:t>C</w:t>
      </w:r>
      <w:r w:rsidRPr="00FB3C96">
        <w:tab/>
      </w:r>
      <w:r w:rsidRPr="00CA3DA1">
        <w:rPr>
          <w:rStyle w:val="checkbox"/>
        </w:rPr>
        <w:t>☐</w:t>
      </w:r>
      <w:r>
        <w:t> comb</w:t>
      </w:r>
    </w:p>
    <w:p w14:paraId="35910EBA" w14:textId="5A304E4C" w:rsidR="00FD601E" w:rsidRPr="00AF5438" w:rsidRDefault="00FD601E" w:rsidP="00424D35">
      <w:pPr>
        <w:pStyle w:val="activity-numbered"/>
        <w:tabs>
          <w:tab w:val="clear" w:pos="3686"/>
          <w:tab w:val="clear" w:pos="4820"/>
          <w:tab w:val="clear" w:pos="5387"/>
          <w:tab w:val="left" w:pos="3119"/>
          <w:tab w:val="left" w:pos="5954"/>
          <w:tab w:val="left" w:pos="6237"/>
        </w:tabs>
        <w:spacing w:before="60"/>
      </w:pPr>
      <w:r w:rsidRPr="6D4EF920">
        <w:t>3</w:t>
      </w:r>
      <w:r>
        <w:tab/>
        <w:t>A</w:t>
      </w:r>
      <w:r w:rsidRPr="00FB3C96">
        <w:tab/>
      </w:r>
      <w:r w:rsidRPr="00CA3DA1">
        <w:rPr>
          <w:rStyle w:val="checkbox"/>
        </w:rPr>
        <w:t>☐</w:t>
      </w:r>
      <w:r>
        <w:t> lamp</w:t>
      </w:r>
      <w:r>
        <w:tab/>
        <w:t>B</w:t>
      </w:r>
      <w:r w:rsidRPr="00FB3C96">
        <w:tab/>
      </w:r>
      <w:r w:rsidRPr="00CA3DA1">
        <w:rPr>
          <w:rStyle w:val="checkbox"/>
        </w:rPr>
        <w:t>☐</w:t>
      </w:r>
      <w:r>
        <w:t> coins</w:t>
      </w:r>
      <w:r>
        <w:tab/>
        <w:t>C</w:t>
      </w:r>
      <w:r w:rsidRPr="00FB3C96">
        <w:tab/>
      </w:r>
      <w:r w:rsidRPr="00CA3DA1">
        <w:rPr>
          <w:rStyle w:val="checkbox"/>
        </w:rPr>
        <w:t>☐</w:t>
      </w:r>
      <w:r>
        <w:t> fan</w:t>
      </w:r>
    </w:p>
    <w:p w14:paraId="1BE868B5" w14:textId="370799C1" w:rsidR="00FD601E" w:rsidRPr="00AF5438" w:rsidRDefault="00FD601E" w:rsidP="00424D35">
      <w:pPr>
        <w:pStyle w:val="activity-numbered"/>
        <w:tabs>
          <w:tab w:val="clear" w:pos="3686"/>
          <w:tab w:val="clear" w:pos="4820"/>
          <w:tab w:val="clear" w:pos="5387"/>
          <w:tab w:val="left" w:pos="3119"/>
          <w:tab w:val="left" w:pos="5954"/>
          <w:tab w:val="left" w:pos="6237"/>
        </w:tabs>
        <w:spacing w:before="60"/>
      </w:pPr>
      <w:r w:rsidRPr="6D4EF920">
        <w:t>4</w:t>
      </w:r>
      <w:r>
        <w:tab/>
        <w:t>A</w:t>
      </w:r>
      <w:r w:rsidRPr="00FB3C96">
        <w:tab/>
      </w:r>
      <w:r w:rsidRPr="00CA3DA1">
        <w:rPr>
          <w:rStyle w:val="checkbox"/>
        </w:rPr>
        <w:t>☐</w:t>
      </w:r>
      <w:r>
        <w:t> bowl</w:t>
      </w:r>
      <w:r>
        <w:tab/>
        <w:t>B</w:t>
      </w:r>
      <w:r w:rsidRPr="00FB3C96">
        <w:tab/>
      </w:r>
      <w:r w:rsidRPr="00CA3DA1">
        <w:rPr>
          <w:rStyle w:val="checkbox"/>
        </w:rPr>
        <w:t>☐</w:t>
      </w:r>
      <w:r>
        <w:t> lamp</w:t>
      </w:r>
      <w:r>
        <w:tab/>
        <w:t>C</w:t>
      </w:r>
      <w:r w:rsidRPr="00FB3C96">
        <w:tab/>
      </w:r>
      <w:r w:rsidRPr="00CA3DA1">
        <w:rPr>
          <w:rStyle w:val="checkbox"/>
        </w:rPr>
        <w:t>☐</w:t>
      </w:r>
      <w:r>
        <w:t> fan</w:t>
      </w:r>
    </w:p>
    <w:p w14:paraId="3D4B8FE5" w14:textId="10789B62" w:rsidR="00FD601E" w:rsidRPr="00683C0B" w:rsidRDefault="00FD601E" w:rsidP="00FD601E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FD601E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B9DA76E" wp14:editId="58F20BD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9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4AGPpgIAALo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ObgAY+mAgAAug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D0E5749" w:rsidR="00FD0FA2" w:rsidRDefault="00FD0FA2" w:rsidP="001262C9">
      <w:pPr>
        <w:pStyle w:val="instruction"/>
        <w:ind w:right="276"/>
        <w:rPr>
          <w:szCs w:val="26"/>
        </w:rPr>
      </w:pPr>
      <w:r>
        <w:t>8</w:t>
      </w:r>
      <w:r>
        <w:tab/>
      </w:r>
      <w:r w:rsidR="00A120B7" w:rsidRPr="00A120B7">
        <w:rPr>
          <w:bCs/>
          <w:szCs w:val="26"/>
          <w:lang w:val="en-US"/>
        </w:rPr>
        <w:t>Look at the picture. Listen and answer with</w:t>
      </w:r>
      <w:r w:rsidR="001262C9" w:rsidRPr="00AC30C3">
        <w:rPr>
          <w:szCs w:val="26"/>
        </w:rPr>
        <w:t xml:space="preserve"> </w:t>
      </w:r>
      <w:r w:rsidR="001262C9" w:rsidRPr="00AC30C3">
        <w:rPr>
          <w:i/>
          <w:szCs w:val="26"/>
        </w:rPr>
        <w:t>Yes, they did</w:t>
      </w:r>
      <w:r w:rsidR="00FA3545">
        <w:rPr>
          <w:i/>
          <w:szCs w:val="26"/>
        </w:rPr>
        <w:t>.</w:t>
      </w:r>
      <w:r w:rsidR="001262C9" w:rsidRPr="00AC30C3">
        <w:rPr>
          <w:szCs w:val="26"/>
        </w:rPr>
        <w:t xml:space="preserve"> or </w:t>
      </w:r>
      <w:r w:rsidR="001262C9" w:rsidRPr="00AC30C3">
        <w:rPr>
          <w:i/>
          <w:szCs w:val="26"/>
        </w:rPr>
        <w:t>No, they didn’t</w:t>
      </w:r>
      <w:r w:rsidR="001262C9" w:rsidRPr="00AC30C3">
        <w:rPr>
          <w:szCs w:val="26"/>
        </w:rPr>
        <w:t>.</w:t>
      </w:r>
    </w:p>
    <w:p w14:paraId="28FD2553" w14:textId="548652ED" w:rsidR="001262C9" w:rsidRDefault="001262C9" w:rsidP="001262C9">
      <w:pPr>
        <w:pStyle w:val="activity-numbered"/>
        <w:spacing w:line="240" w:lineRule="auto"/>
        <w:jc w:val="center"/>
      </w:pPr>
      <w:r>
        <w:rPr>
          <w:noProof/>
        </w:rPr>
        <w:drawing>
          <wp:inline distT="0" distB="0" distL="0" distR="0" wp14:anchorId="40283E44" wp14:editId="43D124B6">
            <wp:extent cx="3090672" cy="2205404"/>
            <wp:effectExtent l="0" t="0" r="0" b="444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WC3SU8za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4526" cy="2215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59C6C" w14:textId="77CEDFB5" w:rsidR="00FD0FA2" w:rsidRDefault="00FD0FA2" w:rsidP="00FD601E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E99105A" wp14:editId="39DE1C28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31B51D13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1262C9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40" type="#_x0000_t202" style="position:absolute;left:0;text-align:left;margin-left:400.8pt;margin-top:63.7pt;width:36.1pt;height:27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N2+nNAIAAFg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" filled="f" stroked="f" strokeweight=".5pt">
                <v:textbox inset=",2mm">
                  <w:txbxContent>
                    <w:p w14:paraId="392CBE66" w14:textId="31B51D13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1262C9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18EB08B8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29"/>
      <w:footerReference w:type="default" r:id="rId30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4709B1" w14:textId="77777777" w:rsidR="00B36B2F" w:rsidRDefault="00B36B2F" w:rsidP="00B7780C">
      <w:r>
        <w:separator/>
      </w:r>
    </w:p>
  </w:endnote>
  <w:endnote w:type="continuationSeparator" w:id="0">
    <w:p w14:paraId="4BFD4AED" w14:textId="77777777" w:rsidR="00B36B2F" w:rsidRDefault="00B36B2F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badi"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Abadi Extra Light"/>
    <w:panose1 w:val="020B0204020104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5CB24AED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D1696A">
      <w:rPr>
        <w:rStyle w:val="PageNumber"/>
      </w:rPr>
      <w:t>Beehive 3</w:t>
    </w:r>
    <w:r w:rsidR="00D1696A" w:rsidRPr="00DA2675">
      <w:rPr>
        <w:rStyle w:val="PageNumber"/>
      </w:rPr>
      <w:t xml:space="preserve"> • </w:t>
    </w:r>
    <w:r w:rsidR="00D1696A">
      <w:rPr>
        <w:rStyle w:val="PageNumber"/>
      </w:rPr>
      <w:t xml:space="preserve">Unit </w:t>
    </w:r>
    <w:r w:rsidR="00D1696A">
      <w:rPr>
        <w:rStyle w:val="PageNumber"/>
      </w:rPr>
      <w:t>8</w:t>
    </w:r>
    <w:r w:rsidR="00D1696A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EE1852" w14:textId="77777777" w:rsidR="00B36B2F" w:rsidRDefault="00B36B2F" w:rsidP="00B7780C">
      <w:r>
        <w:separator/>
      </w:r>
    </w:p>
  </w:footnote>
  <w:footnote w:type="continuationSeparator" w:id="0">
    <w:p w14:paraId="57E803BF" w14:textId="77777777" w:rsidR="00B36B2F" w:rsidRDefault="00B36B2F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5D3FBF43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2C9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37995"/>
    <w:rsid w:val="001412FE"/>
    <w:rsid w:val="00141B75"/>
    <w:rsid w:val="00141F22"/>
    <w:rsid w:val="00142C7A"/>
    <w:rsid w:val="00151C39"/>
    <w:rsid w:val="00152E78"/>
    <w:rsid w:val="00153538"/>
    <w:rsid w:val="00153784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055"/>
    <w:rsid w:val="00235319"/>
    <w:rsid w:val="00235A5B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A4A60"/>
    <w:rsid w:val="002B1A33"/>
    <w:rsid w:val="002B1DD3"/>
    <w:rsid w:val="002B253C"/>
    <w:rsid w:val="002B2F37"/>
    <w:rsid w:val="002B46CF"/>
    <w:rsid w:val="002B641B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6E9E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5247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5DC4"/>
    <w:rsid w:val="003168A7"/>
    <w:rsid w:val="00317A25"/>
    <w:rsid w:val="00322D9D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098D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1712C"/>
    <w:rsid w:val="004209A2"/>
    <w:rsid w:val="00422E0E"/>
    <w:rsid w:val="00424D35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291A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510C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2F64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45588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3883"/>
    <w:rsid w:val="0079543B"/>
    <w:rsid w:val="007961C4"/>
    <w:rsid w:val="007972A6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532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25B6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1AA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1962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5958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0961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510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9EB"/>
    <w:rsid w:val="00A10CA0"/>
    <w:rsid w:val="00A120B7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D2E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6B2F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4B4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4B00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67F"/>
    <w:rsid w:val="00CA1C86"/>
    <w:rsid w:val="00CA2986"/>
    <w:rsid w:val="00CA3DA1"/>
    <w:rsid w:val="00CA76F9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6E0E"/>
    <w:rsid w:val="00D07BCB"/>
    <w:rsid w:val="00D07F82"/>
    <w:rsid w:val="00D1202D"/>
    <w:rsid w:val="00D140A0"/>
    <w:rsid w:val="00D1696A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B33E3"/>
    <w:rsid w:val="00EC0263"/>
    <w:rsid w:val="00EC0670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28D1"/>
    <w:rsid w:val="00EE5140"/>
    <w:rsid w:val="00EE6245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850"/>
    <w:rsid w:val="00F37B3D"/>
    <w:rsid w:val="00F462A4"/>
    <w:rsid w:val="00F47575"/>
    <w:rsid w:val="00F47E5C"/>
    <w:rsid w:val="00F50A08"/>
    <w:rsid w:val="00F51981"/>
    <w:rsid w:val="00F51CF0"/>
    <w:rsid w:val="00F51DAF"/>
    <w:rsid w:val="00F52093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3545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01E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EE28D1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customStyle="1" w:styleId="instruction">
    <w:name w:val="instruction"/>
    <w:uiPriority w:val="1"/>
    <w:qFormat/>
    <w:rsid w:val="00EE28D1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26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EE28D1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935958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120" w:line="320" w:lineRule="exact"/>
      <w:ind w:left="397" w:right="701"/>
    </w:pPr>
    <w:rPr>
      <w:rFonts w:asciiTheme="minorHAnsi" w:hAnsiTheme="minorHAnsi"/>
      <w:spacing w:val="-4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EE28D1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26" Type="http://schemas.openxmlformats.org/officeDocument/2006/relationships/image" Target="media/image16.emf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5" Type="http://schemas.openxmlformats.org/officeDocument/2006/relationships/image" Target="media/image15.jp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jpg"/><Relationship Id="rId28" Type="http://schemas.openxmlformats.org/officeDocument/2006/relationships/image" Target="media/image17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image" Target="media/image160.emf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5A38B4C-FF7A-DE4C-96C7-2BC71240ED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45</TotalTime>
  <Pages>4</Pages>
  <Words>380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32</cp:revision>
  <cp:lastPrinted>2022-06-11T09:46:00Z</cp:lastPrinted>
  <dcterms:created xsi:type="dcterms:W3CDTF">2022-06-10T10:15:00Z</dcterms:created>
  <dcterms:modified xsi:type="dcterms:W3CDTF">2022-08-18T09:49:00Z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